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00" w:type="dxa"/>
        <w:tblInd w:w="-992" w:type="dxa"/>
        <w:tblLayout w:type="fixed"/>
        <w:tblLook w:val="00A0"/>
      </w:tblPr>
      <w:tblGrid>
        <w:gridCol w:w="11000"/>
      </w:tblGrid>
      <w:tr w:rsidR="002124B4" w:rsidRPr="008C6033" w:rsidTr="005C03E3">
        <w:trPr>
          <w:trHeight w:val="300"/>
        </w:trPr>
        <w:tc>
          <w:tcPr>
            <w:tcW w:w="1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124B4" w:rsidRPr="00411755" w:rsidRDefault="002124B4" w:rsidP="005C03E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1755">
              <w:rPr>
                <w:rFonts w:ascii="Times New Roman" w:hAnsi="Times New Roman"/>
                <w:sz w:val="20"/>
                <w:szCs w:val="20"/>
                <w:lang w:eastAsia="ru-RU"/>
              </w:rPr>
              <w:t>Приложение 2</w:t>
            </w:r>
          </w:p>
        </w:tc>
      </w:tr>
      <w:tr w:rsidR="002124B4" w:rsidRPr="008C6033" w:rsidTr="005C03E3">
        <w:trPr>
          <w:trHeight w:val="470"/>
        </w:trPr>
        <w:tc>
          <w:tcPr>
            <w:tcW w:w="110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124B4" w:rsidRDefault="002124B4" w:rsidP="005C03E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1755">
              <w:rPr>
                <w:rFonts w:ascii="Times New Roman" w:hAnsi="Times New Roman"/>
                <w:sz w:val="20"/>
                <w:szCs w:val="20"/>
                <w:lang w:eastAsia="ru-RU"/>
              </w:rPr>
              <w:t>к Муниципальной программе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города Ржева Тверской области</w:t>
            </w:r>
            <w:r w:rsidRPr="0041175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2124B4" w:rsidRPr="00411755" w:rsidRDefault="002124B4" w:rsidP="005C03E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1755">
              <w:rPr>
                <w:rFonts w:ascii="Times New Roman" w:hAnsi="Times New Roman"/>
                <w:sz w:val="20"/>
                <w:szCs w:val="20"/>
                <w:lang w:eastAsia="ru-RU"/>
              </w:rPr>
              <w:t>"Обеспечение правопорядка и безопасности населения</w:t>
            </w:r>
            <w:r w:rsidRPr="00411755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города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Ржева Тверской области" на 2020-2025</w:t>
            </w:r>
            <w:r w:rsidRPr="0041175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годы</w:t>
            </w:r>
          </w:p>
        </w:tc>
      </w:tr>
      <w:tr w:rsidR="002124B4" w:rsidRPr="008C6033" w:rsidTr="005C03E3">
        <w:trPr>
          <w:trHeight w:val="308"/>
        </w:trPr>
        <w:tc>
          <w:tcPr>
            <w:tcW w:w="110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4B4" w:rsidRPr="0076639D" w:rsidRDefault="002124B4" w:rsidP="007663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2124B4" w:rsidRDefault="002124B4"/>
    <w:tbl>
      <w:tblPr>
        <w:tblW w:w="11016" w:type="dxa"/>
        <w:tblInd w:w="-992" w:type="dxa"/>
        <w:tblLayout w:type="fixed"/>
        <w:tblLook w:val="00A0"/>
      </w:tblPr>
      <w:tblGrid>
        <w:gridCol w:w="960"/>
        <w:gridCol w:w="960"/>
        <w:gridCol w:w="960"/>
        <w:gridCol w:w="1190"/>
        <w:gridCol w:w="4070"/>
        <w:gridCol w:w="1920"/>
        <w:gridCol w:w="720"/>
        <w:gridCol w:w="90"/>
        <w:gridCol w:w="146"/>
      </w:tblGrid>
      <w:tr w:rsidR="002124B4" w:rsidRPr="008C6033" w:rsidTr="005C03E3">
        <w:trPr>
          <w:gridAfter w:val="1"/>
          <w:wAfter w:w="146" w:type="dxa"/>
          <w:trHeight w:val="315"/>
        </w:trPr>
        <w:tc>
          <w:tcPr>
            <w:tcW w:w="108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124B4" w:rsidRPr="00411755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1175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Характеристика</w:t>
            </w:r>
          </w:p>
        </w:tc>
      </w:tr>
      <w:tr w:rsidR="002124B4" w:rsidRPr="008C6033" w:rsidTr="005C03E3">
        <w:trPr>
          <w:gridAfter w:val="1"/>
          <w:wAfter w:w="146" w:type="dxa"/>
          <w:trHeight w:val="315"/>
        </w:trPr>
        <w:tc>
          <w:tcPr>
            <w:tcW w:w="108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124B4" w:rsidRPr="00411755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1175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основных показателей Муниципальной программы города Ржева Тверской области</w:t>
            </w:r>
          </w:p>
        </w:tc>
      </w:tr>
      <w:tr w:rsidR="002124B4" w:rsidRPr="008C6033" w:rsidTr="005C03E3">
        <w:trPr>
          <w:gridAfter w:val="1"/>
          <w:wAfter w:w="146" w:type="dxa"/>
          <w:trHeight w:val="315"/>
        </w:trPr>
        <w:tc>
          <w:tcPr>
            <w:tcW w:w="108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124B4" w:rsidRPr="00411755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1175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"Обеспечение правопорядка и безопасности населения города Ржева</w:t>
            </w:r>
          </w:p>
        </w:tc>
      </w:tr>
      <w:tr w:rsidR="002124B4" w:rsidRPr="008C6033" w:rsidTr="005C03E3">
        <w:trPr>
          <w:gridAfter w:val="1"/>
          <w:wAfter w:w="146" w:type="dxa"/>
          <w:trHeight w:val="315"/>
        </w:trPr>
        <w:tc>
          <w:tcPr>
            <w:tcW w:w="108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124B4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Тверской области" на 2020 - 2025</w:t>
            </w:r>
            <w:r w:rsidRPr="0041175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  <w:p w:rsidR="002124B4" w:rsidRPr="00411755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124B4" w:rsidRPr="008C6033" w:rsidTr="005C03E3">
        <w:trPr>
          <w:gridAfter w:val="2"/>
          <w:wAfter w:w="236" w:type="dxa"/>
          <w:trHeight w:val="1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7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1. Программа - муниципальная программа города Ржева Тверской области.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2. Цель - цель муниципальной программы города Ржева Тверской области.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3. Подпрограмма - подпрограмма муниципальной программы города Ржева Тверской области.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4. Задача - задача подпрограммы.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5. Показатель - показатель цели программы, показатель задачи подпрограммы.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124B4" w:rsidRPr="008C6033" w:rsidTr="005C03E3">
        <w:trPr>
          <w:gridAfter w:val="2"/>
          <w:wAfter w:w="236" w:type="dxa"/>
          <w:trHeight w:val="300"/>
        </w:trPr>
        <w:tc>
          <w:tcPr>
            <w:tcW w:w="28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4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Методика расчета показателя</w:t>
            </w:r>
          </w:p>
        </w:tc>
        <w:tc>
          <w:tcPr>
            <w:tcW w:w="2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Источник получения информации для расчета значения показателя</w:t>
            </w:r>
          </w:p>
        </w:tc>
      </w:tr>
      <w:tr w:rsidR="002124B4" w:rsidRPr="008C6033" w:rsidTr="005C03E3">
        <w:trPr>
          <w:gridAfter w:val="2"/>
          <w:wAfter w:w="236" w:type="dxa"/>
          <w:trHeight w:val="300"/>
        </w:trPr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124B4" w:rsidRPr="008C6033" w:rsidTr="005C03E3">
        <w:trPr>
          <w:gridAfter w:val="2"/>
          <w:wAfter w:w="236" w:type="dxa"/>
          <w:trHeight w:val="330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</w:p>
        </w:tc>
      </w:tr>
      <w:tr w:rsidR="002124B4" w:rsidRPr="008C6033" w:rsidTr="00AB30E6">
        <w:trPr>
          <w:gridAfter w:val="2"/>
          <w:wAfter w:w="236" w:type="dxa"/>
          <w:trHeight w:val="1052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2124B4" w:rsidRDefault="002124B4" w:rsidP="00D0378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города Ржева Тверской области </w:t>
            </w:r>
            <w:r w:rsidRPr="0076639D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«Обеспечение правопорядка и безопасности населения города Ржева Тверской области» </w:t>
            </w:r>
          </w:p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на 2020-2025</w:t>
            </w:r>
            <w:r w:rsidRPr="0076639D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годы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2124B4" w:rsidRPr="008C6033" w:rsidTr="005C03E3">
        <w:trPr>
          <w:gridAfter w:val="2"/>
          <w:wAfter w:w="236" w:type="dxa"/>
          <w:trHeight w:val="381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2124B4" w:rsidRPr="005C03E3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 xml:space="preserve">Цель 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 xml:space="preserve"> 1  </w:t>
            </w:r>
            <w:r>
              <w:rPr>
                <w:rFonts w:ascii="Times New Roman" w:hAnsi="Times New Roman"/>
                <w:sz w:val="18"/>
                <w:szCs w:val="18"/>
              </w:rPr>
              <w:t>«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>Повышение безопасности жизнедеятельности населения на территори</w:t>
            </w:r>
            <w:r>
              <w:rPr>
                <w:rFonts w:ascii="Times New Roman" w:hAnsi="Times New Roman"/>
                <w:sz w:val="18"/>
                <w:szCs w:val="18"/>
              </w:rPr>
              <w:t>и города Ржева Тверской области»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124B4" w:rsidRPr="008C6033" w:rsidTr="005F4068">
        <w:trPr>
          <w:gridAfter w:val="2"/>
          <w:wAfter w:w="236" w:type="dxa"/>
          <w:trHeight w:val="681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1 «Уровень преступности на территории города Ржева Тверской области»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П1Ц=(КПЗ/СЧН)*100%, где П1Ц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- показатель 1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цели программы 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, КПЗ -количество зарегистрированных преступлений, СЧН- средняя численность населения города Ржева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МО МВД России "Ржевский"</w:t>
            </w:r>
          </w:p>
        </w:tc>
      </w:tr>
      <w:tr w:rsidR="002124B4" w:rsidRPr="008C6033" w:rsidTr="005F4068">
        <w:trPr>
          <w:gridAfter w:val="2"/>
          <w:wAfter w:w="236" w:type="dxa"/>
          <w:trHeight w:val="381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Показатель 2 «</w:t>
            </w: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Количество правонарушений на территории города Ржева Тверской области»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МО МВД России "Ржевский"</w:t>
            </w:r>
          </w:p>
        </w:tc>
      </w:tr>
      <w:tr w:rsidR="002124B4" w:rsidRPr="008C6033" w:rsidTr="005C03E3">
        <w:trPr>
          <w:gridAfter w:val="2"/>
          <w:wAfter w:w="236" w:type="dxa"/>
          <w:trHeight w:val="2190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Показатель 3 «</w:t>
            </w: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Риск населения пострадать от действий террористической или экстремистской направленности на территории города Ржева Тверской област</w:t>
            </w:r>
            <w:r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и</w:t>
            </w: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Ц3=(КПТА+КТТА+КПЭН+КТЭН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)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/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СЧН*100%, где П1Ц1- показатель 3 цели программы 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, КПТА -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количество погибших в результате террористического акта, КТТА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-количество травмированных в результате террористического акта, КПЭН-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количество погибших от действий экстремистской направленности, КТЭН- количество травмированных в результате действий экстремистской направленности, СЧН- средняя численность населения города Ржева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МО МВД России "Ржевский"</w:t>
            </w:r>
          </w:p>
        </w:tc>
      </w:tr>
      <w:tr w:rsidR="002124B4" w:rsidRPr="008C6033" w:rsidTr="005C03E3">
        <w:trPr>
          <w:gridAfter w:val="2"/>
          <w:wAfter w:w="236" w:type="dxa"/>
          <w:trHeight w:val="1125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4 «Уровень первичной заболеваемости наркоманией на территории города Ржева Тверской област</w:t>
            </w:r>
            <w:r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и</w:t>
            </w: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П1Ц4=(КЛВВДН/СЧН)*100%, где П1Ц4- показатель 1 цели программы 4, КЛВВДН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- количество лиц у которых впервые выявлен диагноз "наркомания", СЧН- средняя численность населения города Ржева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ГБ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УЗ "Рж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евская  ЦРБ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"</w:t>
            </w:r>
          </w:p>
        </w:tc>
      </w:tr>
      <w:tr w:rsidR="002124B4" w:rsidRPr="008C6033" w:rsidTr="005C03E3">
        <w:trPr>
          <w:gridAfter w:val="2"/>
          <w:wAfter w:w="236" w:type="dxa"/>
          <w:trHeight w:val="1635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Показатель 5 «</w:t>
            </w: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Уровень преступности и правонарушений со стороны несовершеннолетних граждан на территории города Ржева Тверской област</w:t>
            </w:r>
            <w:r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и</w:t>
            </w: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П1Ц5=(КЗПНЛ+КПрНЛ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)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/СЧН*100%, где П1Ц5- показатель 1 цели программы 5, КЗПНЛ -количество преступлений, совершенных несовершеннолетними лицами, КПрНЛ-количество правонарушений, совершенных несовершеннолетними лицами, СЧН- средняя численность населения города Ржева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МО МВД России "Ржевский"</w:t>
            </w:r>
          </w:p>
        </w:tc>
      </w:tr>
      <w:tr w:rsidR="002124B4" w:rsidRPr="008C6033" w:rsidTr="005F4068">
        <w:trPr>
          <w:gridAfter w:val="2"/>
          <w:wAfter w:w="236" w:type="dxa"/>
          <w:trHeight w:val="888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color w:val="000000"/>
                <w:sz w:val="18"/>
                <w:szCs w:val="18"/>
                <w:lang w:eastAsia="ru-RU"/>
              </w:rPr>
              <w:t>Показатель 6 «Риск населения пострадать от чрезвычайных ситуаций природного и техногенного характера»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П1Ц6=(КПЧС+КПогЧС)/СЧН*100%, где П1Ц1- показатель 1 цели программы 3, КПЧС -количество пострадавших в результате чрезвычайной ситуации, КПогЧ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С-количество погибших в результате чрезвычайной ситуации, СЧН- средняя численность населения города Ржева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МУ "Управление ГО и ЧС</w:t>
            </w:r>
          </w:p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г. Ржева"</w:t>
            </w:r>
          </w:p>
        </w:tc>
      </w:tr>
      <w:tr w:rsidR="002124B4" w:rsidRPr="008C6033" w:rsidTr="005F4068">
        <w:trPr>
          <w:trHeight w:val="691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</w:p>
          <w:p w:rsidR="002124B4" w:rsidRPr="005F4068" w:rsidRDefault="002124B4" w:rsidP="00D03784">
            <w:pPr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  <w:lang w:eastAsia="ru-RU"/>
              </w:rPr>
            </w:pPr>
            <w:r w:rsidRPr="005F4068">
              <w:rPr>
                <w:rFonts w:ascii="Times New Roman" w:hAnsi="Times New Roman"/>
                <w:b/>
                <w:bCs/>
                <w:sz w:val="18"/>
                <w:szCs w:val="18"/>
              </w:rPr>
              <w:t>Подпрограмма  1</w:t>
            </w:r>
            <w:r w:rsidRPr="005F4068">
              <w:rPr>
                <w:rFonts w:ascii="Times New Roman" w:hAnsi="Times New Roman"/>
                <w:b/>
                <w:sz w:val="18"/>
                <w:szCs w:val="18"/>
              </w:rPr>
              <w:t xml:space="preserve">   "Укрепление правопорядка и общественной безопасности в городе Ржеве Тверской области"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124B4" w:rsidRPr="008C6033" w:rsidTr="005C03E3">
        <w:trPr>
          <w:trHeight w:val="178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8C6033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sz w:val="18"/>
                <w:szCs w:val="18"/>
              </w:rPr>
              <w:t>З</w:t>
            </w: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адача 1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 xml:space="preserve"> "Снижение   общего   числа зарегистрированных преступлений, снижение  доли  тяжких и особо тяжких  преступлений"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top w:val="nil"/>
              <w:left w:val="nil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124B4" w:rsidRPr="008C6033" w:rsidTr="005C03E3">
        <w:trPr>
          <w:trHeight w:val="227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8C6033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 xml:space="preserve">Показатель 1 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>"Количество преступлений, совершенных на территории города Ржева Тверской области"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МО МВД России "Ржевский"</w:t>
            </w:r>
          </w:p>
        </w:tc>
        <w:tc>
          <w:tcPr>
            <w:tcW w:w="236" w:type="dxa"/>
            <w:gridSpan w:val="2"/>
            <w:vMerge/>
            <w:tcBorders>
              <w:top w:val="nil"/>
              <w:left w:val="nil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124B4" w:rsidRPr="008C6033" w:rsidTr="005C03E3">
        <w:trPr>
          <w:trHeight w:val="259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8C6033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Показатель 2 "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>Количество преступлений, совершенных в общественных местах"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МО МВД России "Ржевский"</w:t>
            </w:r>
          </w:p>
        </w:tc>
        <w:tc>
          <w:tcPr>
            <w:tcW w:w="236" w:type="dxa"/>
            <w:gridSpan w:val="2"/>
            <w:vMerge/>
            <w:tcBorders>
              <w:top w:val="nil"/>
              <w:left w:val="nil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124B4" w:rsidRPr="008C6033" w:rsidTr="005C03E3">
        <w:trPr>
          <w:trHeight w:val="388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8C6033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Показатель 3 "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>Количество преступлений раскрытых «по горячим следам»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МО МВД России "Ржевский"</w:t>
            </w:r>
          </w:p>
        </w:tc>
        <w:tc>
          <w:tcPr>
            <w:tcW w:w="236" w:type="dxa"/>
            <w:gridSpan w:val="2"/>
            <w:vMerge/>
            <w:tcBorders>
              <w:top w:val="nil"/>
              <w:left w:val="nil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124B4" w:rsidRPr="008C6033" w:rsidTr="005C03E3">
        <w:trPr>
          <w:trHeight w:val="981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8C6033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Показатель 4 "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>Уровень преступности в общественных местах"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П4З1=(КПЗОМ/КПЗ)*100%, где П4З1- показатель 4 задачи 1 подпрограммы, КПЗОМ-количество зарегистрированных преступлений, совершенных в общественных местах, КПЗ- количество зарегистрированных преступлений 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МО МВД России "Ржевский"</w:t>
            </w:r>
          </w:p>
        </w:tc>
        <w:tc>
          <w:tcPr>
            <w:tcW w:w="236" w:type="dxa"/>
            <w:gridSpan w:val="2"/>
            <w:vMerge/>
            <w:tcBorders>
              <w:top w:val="nil"/>
              <w:left w:val="nil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124B4" w:rsidRPr="008C6033" w:rsidTr="005C03E3">
        <w:trPr>
          <w:trHeight w:val="355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8C6033" w:rsidRDefault="002124B4" w:rsidP="00D0378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Показатель 5 «Уровень раскрываемости п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реступлений «по горячим следам»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B7257E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7257E">
              <w:rPr>
                <w:rFonts w:ascii="Times New Roman" w:hAnsi="Times New Roman"/>
                <w:sz w:val="18"/>
                <w:szCs w:val="18"/>
                <w:lang w:eastAsia="ru-RU"/>
              </w:rPr>
              <w:t>П5З1=(КПРГС/КПЗ)*100%, где П5З1-показатель 5 задачи 1 подпрограммы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1</w:t>
            </w:r>
            <w:r w:rsidRPr="00B7257E">
              <w:rPr>
                <w:rFonts w:ascii="Times New Roman" w:hAnsi="Times New Roman"/>
                <w:sz w:val="18"/>
                <w:szCs w:val="18"/>
                <w:lang w:eastAsia="ru-RU"/>
              </w:rPr>
              <w:t>, КПРГС- количество преступлений раскрытых "по горячим следам", КПЗ- количество зарегистрированных преступлений)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B7257E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7257E">
              <w:rPr>
                <w:rFonts w:ascii="Times New Roman" w:hAnsi="Times New Roman"/>
                <w:sz w:val="18"/>
                <w:szCs w:val="18"/>
                <w:lang w:eastAsia="ru-RU"/>
              </w:rPr>
              <w:t>МО МВД России "Ржевский"</w:t>
            </w:r>
          </w:p>
        </w:tc>
        <w:tc>
          <w:tcPr>
            <w:tcW w:w="236" w:type="dxa"/>
            <w:gridSpan w:val="2"/>
            <w:vMerge/>
            <w:tcBorders>
              <w:top w:val="nil"/>
              <w:left w:val="nil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124B4" w:rsidRPr="008C6033" w:rsidTr="005C03E3">
        <w:trPr>
          <w:trHeight w:val="631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8C6033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sz w:val="18"/>
                <w:szCs w:val="18"/>
              </w:rPr>
              <w:t>З</w:t>
            </w: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 xml:space="preserve">адача  2  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 xml:space="preserve"> "Повышение    эффективности   профилактики правонарушений"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top w:val="nil"/>
              <w:left w:val="nil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124B4" w:rsidRPr="008C6033" w:rsidTr="005C03E3">
        <w:trPr>
          <w:trHeight w:val="787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8C6033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Показатель  1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 xml:space="preserve"> "Количество правонарушений, совершенных на территории города Ржева Тверской области"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МО МВД России "Ржевский"</w:t>
            </w:r>
          </w:p>
        </w:tc>
        <w:tc>
          <w:tcPr>
            <w:tcW w:w="236" w:type="dxa"/>
            <w:gridSpan w:val="2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124B4" w:rsidRPr="008C6033" w:rsidTr="005C03E3">
        <w:trPr>
          <w:trHeight w:val="810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8C6033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Показатель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 xml:space="preserve"> 2 "Количество правонарушений, совершенных повторно одним и тем же лицом"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МО МВД России "Ржевский"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124B4" w:rsidRPr="008C6033" w:rsidTr="005C03E3">
        <w:trPr>
          <w:trHeight w:val="354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8C6033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 xml:space="preserve">Показатель 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>3 "Доля лиц, повторно привлекающихся к ответственности за совершение правонарушений к общему числу лиц, привлеченных к ответственности по вступившим в законную силу Постановлениям за определенный период"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Относительный показатель: П3З2=КПСП/КП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*100%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, где П3З2- показатель 3 задачи 2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подпрограммы 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, КПСП- количество правонарушений совершенных повторно одним и тем же лицом, КП- общее количество правонарушений.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МО МВД России "Ржевский"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124B4" w:rsidRPr="008C6033" w:rsidTr="005C03E3">
        <w:trPr>
          <w:trHeight w:val="406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8C6033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Подпрограмма  2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 xml:space="preserve">  "Противодействие терроризму и экстремизму, минимизация и ликвидация последствий его проявлений на территории города Ржева"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124B4" w:rsidRPr="008C6033" w:rsidTr="005C03E3">
        <w:trPr>
          <w:trHeight w:val="226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8C6033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sz w:val="18"/>
                <w:szCs w:val="18"/>
              </w:rPr>
              <w:t>З</w:t>
            </w: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адача  1  "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>Усиление антитеррористической защищенности объектов с массовым пребыванием людей в городе Ржеве Тверской области"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left w:val="nil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124B4" w:rsidRPr="008C6033" w:rsidTr="005C03E3">
        <w:trPr>
          <w:trHeight w:val="206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8C6033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Показатель 1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 xml:space="preserve"> "Доля учреждений образования города Ржева Тверской области, где внедрены системы видеонаблюдения"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Относительный показатель: П1З1=(КОУСВ/КОУ)*100%, где П1З1- показатель 1 задачи 1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подпрограммы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, КОУСВ- количество образовательных учреждений, где внедрены системы видеонаблюдения, КОУ- общее количество образовательных учреждений.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Администрация города Ржева Тверской области</w:t>
            </w:r>
          </w:p>
        </w:tc>
        <w:tc>
          <w:tcPr>
            <w:tcW w:w="236" w:type="dxa"/>
            <w:gridSpan w:val="2"/>
            <w:vMerge/>
            <w:tcBorders>
              <w:left w:val="nil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124B4" w:rsidRPr="008C6033" w:rsidTr="005C03E3">
        <w:trPr>
          <w:trHeight w:val="1419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8C6033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Показатель 2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 xml:space="preserve"> "Уровень оснащенности объектов с массовым пребыванием людей, где внедрены системы видеонаблюдения"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Относительный показатель: П2З1=(КОМПЛСВ/КОМПЛ)*100%, где П1З1- показатель 1 задачи 1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подпрограммы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, КОМПЛСВ- количество объектов с массовым пребыванием людей, где внедрены системы видеонаблюдения, КОМПЛ- общее количество объектов с массовым пребыванием людей.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Администрация города Ржева Тверской области</w:t>
            </w:r>
          </w:p>
        </w:tc>
        <w:tc>
          <w:tcPr>
            <w:tcW w:w="236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124B4" w:rsidRPr="008C6033" w:rsidTr="005C03E3">
        <w:trPr>
          <w:gridAfter w:val="2"/>
          <w:wAfter w:w="236" w:type="dxa"/>
          <w:trHeight w:val="888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8C6033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sz w:val="18"/>
                <w:szCs w:val="18"/>
              </w:rPr>
              <w:t>З</w:t>
            </w: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 xml:space="preserve">адача 2 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 xml:space="preserve"> "Предупреждение угроз терроризма и экстремизма в городе Ржеве Тверской области во взаимодействии с органами государственной власти, органами местного самоуправления, религиозными организациями, общественными объединениями и иными институтами гражданского общества"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124B4" w:rsidRPr="008C6033" w:rsidTr="005C03E3">
        <w:trPr>
          <w:gridAfter w:val="2"/>
          <w:wAfter w:w="236" w:type="dxa"/>
          <w:trHeight w:val="678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8C6033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Показатель  "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>Доля жителей города Ржева Тверской области, охваченных мероприятиями по предупреждению угроз терроризма и экстремизма в Тверской области"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Относительный показатель: П1З2=(СЧНОМПТ/СЧН)*100%, где П1З2- показатель 1 задачи 2, СЧНОМПТ- средняя численность населения охваченная мероприятиями по предупреждению террористически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х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угроз, СЧН- средняя численность населения города Ржева.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Администрация города Ржева Тверской области</w:t>
            </w:r>
          </w:p>
        </w:tc>
      </w:tr>
      <w:tr w:rsidR="002124B4" w:rsidRPr="008C6033" w:rsidTr="005C03E3">
        <w:trPr>
          <w:gridAfter w:val="2"/>
          <w:wAfter w:w="236" w:type="dxa"/>
          <w:trHeight w:val="679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8C6033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Подпрограмма 3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 xml:space="preserve">   "Комплексные меры противодействия злоупотреблению наркотическими средствами, психотропными веществами и их незаконному обороту в городе Ржеве"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124B4" w:rsidRPr="008C6033" w:rsidTr="005F4068">
        <w:trPr>
          <w:trHeight w:val="778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8C6033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sz w:val="18"/>
                <w:szCs w:val="18"/>
              </w:rPr>
              <w:t>З</w:t>
            </w: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адача  1 "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>Сокращение спроса на наркотики в Тверской области за счет совершенствования системы профилактики немедицинского потребления наркотиков"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124B4" w:rsidRPr="008C6033" w:rsidTr="005F4068">
        <w:trPr>
          <w:trHeight w:val="449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1 «Первичная заболеваемость наркоманией в городе Ржеве Тверской области»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Администрация города Ржева Тверской области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124B4" w:rsidRPr="008C6033" w:rsidTr="005C03E3">
        <w:trPr>
          <w:trHeight w:val="1080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2 «Количество преступлений в сфере незаконного оборота наркотиков, зарегистрированных в городе Ржеве Тверской области»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МО МВД России "Ржевский"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124B4" w:rsidRPr="008C6033" w:rsidTr="005C03E3">
        <w:trPr>
          <w:trHeight w:val="1110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3 «Уровень преступности в сфере незаконного оборота наркотиков»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Относительный показатель: П3З1=(КПНОН/КП)*100%, где П3З1- показатель 3 задачи 1, КПНОН- количество преступлений в сфере незаконного оборота наркотиков, КП- общее количество преступлений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МО МВД России "Ржевский"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124B4" w:rsidRPr="008C6033" w:rsidTr="005C03E3">
        <w:trPr>
          <w:trHeight w:val="1380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4 «Доля тяжких и особо тяжких преступлений в общем количестве преступлений в сфере незаконного оборота наркотиков»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Относительный показатель: П4З1=(КТП/КП)*100%, где П4З1- показатель 4 задачи 1, КТП- количество тяжких и особо тяжких преступлений в сфере незаконного оборота наркотиков, КП- общее количество преступлений в сфере незаконного оборота наркотиков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Ржевская межрайонная прокуратура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124B4" w:rsidRPr="008C6033" w:rsidTr="001E33F6">
        <w:trPr>
          <w:trHeight w:val="169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8C6033">
              <w:rPr>
                <w:rFonts w:ascii="Times New Roman" w:hAnsi="Times New Roman"/>
                <w:sz w:val="18"/>
                <w:szCs w:val="18"/>
              </w:rPr>
              <w:t>З</w:t>
            </w: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 xml:space="preserve">адача  2 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 xml:space="preserve"> "Сокращение спроса на наркотики в городе Ржеве Тверской области за счет совершенствования системы лечения больных наркоманией"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124B4" w:rsidRPr="008C6033" w:rsidTr="005F4068">
        <w:trPr>
          <w:trHeight w:val="169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1 «Число больных наркоманией, состоящих на диспансерном учете»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Г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Б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УЗ "Рж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евская ЦРБ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124B4" w:rsidRPr="008C6033" w:rsidTr="005F4068">
        <w:trPr>
          <w:trHeight w:val="708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 xml:space="preserve"> Показатель 2 «Уровень больных наркоманией в городе Ржеве  Тверской области»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Относительный показатель: П2З2=(СЧНБН/СЧН)*100%, где П2З2- показатель 2 задачи 2, СЧНБН-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количество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больных наркоманией, СЧН- средняя численность населения г. Ржева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Г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Б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УЗ "Рж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евская ЦРБ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124B4" w:rsidRPr="008C6033" w:rsidTr="005C03E3">
        <w:trPr>
          <w:trHeight w:val="1320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3 «Удельный вес больных наркоманией, снятых с диспансерного учета в связи с выздоровлением, от числа больных наркоманией, состоящих на диспансерном учет»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Относительный показатель: П3З2=(ЧБСДУ/ЧБДУ)*100%, где П3З2- показатель 3 задачи 2, ЧБСДУ- численность больных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наркоманией,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снятых с диспансерного учета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в связи с 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выздоровлени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ем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, ЧБДУ- число больных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наркоманией, состоящих 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на диспансерном учете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Г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Б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УЗ "Рж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евская ЦРБ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124B4" w:rsidRPr="008C6033" w:rsidTr="005F4068">
        <w:trPr>
          <w:trHeight w:val="361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8C6033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Подпрограмма  4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 xml:space="preserve">   "Профилактика  правонарушений  и  преступлений несовершеннолетних в городе Ржеве"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124B4" w:rsidRPr="008C6033" w:rsidTr="005C03E3">
        <w:trPr>
          <w:trHeight w:val="1185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8C6033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sz w:val="18"/>
                <w:szCs w:val="18"/>
              </w:rPr>
              <w:t>З</w:t>
            </w: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 xml:space="preserve">адача   1  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 xml:space="preserve"> "Профилактика правонарушений и преступности несовершеннолетних в городе Ржеве и совершенствование реабилитационной работы с несовершеннолетними, оказавшимися в трудной жизненной ситуации"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124B4" w:rsidRPr="008C6033" w:rsidTr="005F4068">
        <w:trPr>
          <w:trHeight w:val="555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1 «Количество преступлений, совершенных несовершеннолетними на территории города Ржева»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Муниципальная комиссия по делам несовершеннолетних и защите их прав города Ржева Тверской области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124B4" w:rsidRPr="008C6033" w:rsidTr="005F4068">
        <w:trPr>
          <w:trHeight w:val="795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2 «Количество административных правонарушений, совершенных несовершеннолетними на территории города Ржева»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Муниципальная комиссия по делам несовершеннолетних и защите их прав города Ржева Тверской области</w:t>
            </w: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124B4" w:rsidRPr="008C6033" w:rsidTr="005C03E3">
        <w:trPr>
          <w:trHeight w:val="297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3 «Совершенствование методики реабилитационной работы с несовершеннолетними, оказавшимися в трудной жизненной ситуации»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ind w:right="-108" w:hanging="12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да – 1/нет - 0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Муниципальная комиссия по делам несовершеннолетних и защите их прав города Ржева Тверской области</w:t>
            </w:r>
          </w:p>
        </w:tc>
        <w:tc>
          <w:tcPr>
            <w:tcW w:w="236" w:type="dxa"/>
            <w:gridSpan w:val="2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124B4" w:rsidRPr="008C6033" w:rsidTr="005F4068">
        <w:trPr>
          <w:trHeight w:val="479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4 «Количество семей, находящихся в социально-опасном положении»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Муниципальная комиссия по делам несовершеннолетних и защите их прав города Ржева Тверской области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124B4" w:rsidRPr="008C6033" w:rsidTr="005F4068">
        <w:trPr>
          <w:trHeight w:val="539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5 «Количество семей, находящихся в трудной жизне</w:t>
            </w:r>
            <w:r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н</w:t>
            </w: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ной ситуации»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Муниципальная комиссия по делам несовершеннолетних и защите их прав города Ржева Тверской области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124B4" w:rsidRPr="008C6033" w:rsidTr="005F4068">
        <w:trPr>
          <w:trHeight w:val="599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5C03E3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sz w:val="18"/>
                <w:szCs w:val="18"/>
              </w:rPr>
              <w:t>З</w:t>
            </w: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адача  2  "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>Научно-методическая и информационно-аналитическая работа по профилактике правонарушений и преступлений несовершеннолетних"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124B4" w:rsidRPr="008C6033" w:rsidTr="005F4068">
        <w:trPr>
          <w:trHeight w:val="708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 xml:space="preserve">Показатель </w:t>
            </w:r>
            <w:r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1</w:t>
            </w: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 xml:space="preserve"> «Количество научно-методических материалов по профилактике правонарушений и преступлений несовершеннолетних»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Муниципальная комиссия по делам несовершеннолетних и защите их прав города Ржева Тверской области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124B4" w:rsidRPr="008C6033" w:rsidTr="005F4068">
        <w:trPr>
          <w:trHeight w:val="777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 xml:space="preserve">Показатель </w:t>
            </w:r>
            <w:r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2 «Количество информационно-аналитических материалов по профилактике правонарушений и преступлений несовершеннолетних»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Муниципальная комиссия по делам несовершеннолетних и защите их прав города Ржева Тверской области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124B4" w:rsidRPr="008C6033" w:rsidTr="005F4068">
        <w:trPr>
          <w:trHeight w:val="833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8C6033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sz w:val="18"/>
                <w:szCs w:val="18"/>
              </w:rPr>
              <w:t>З</w:t>
            </w: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адача 3  "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>Организация повышения квалификации кадров, занимающихся профилактикой правонарушений и преступности несовершеннолетних"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124B4" w:rsidRPr="008C6033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124B4" w:rsidRPr="008C6033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124B4" w:rsidRPr="008C6033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124B4" w:rsidRPr="008C6033" w:rsidTr="005C03E3">
        <w:trPr>
          <w:trHeight w:val="633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</w:t>
            </w:r>
            <w:r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 xml:space="preserve">азатель  «Количество семинаров  </w:t>
            </w: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 xml:space="preserve"> по повышению квалификации кадров»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Муниципальная комиссия по делам несовершеннолетних и защите их прав города Ржева Тверской области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124B4" w:rsidRPr="008C6033" w:rsidTr="005C03E3">
        <w:trPr>
          <w:trHeight w:val="1185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8C6033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Подпрограмма  5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 xml:space="preserve">   "Снижение рисков и смягчение последствий</w:t>
            </w:r>
            <w:r w:rsidRPr="008C6033">
              <w:rPr>
                <w:rFonts w:ascii="Times New Roman" w:hAnsi="Times New Roman"/>
                <w:sz w:val="18"/>
                <w:szCs w:val="18"/>
              </w:rPr>
              <w:br/>
              <w:t>чрезвычайных ситуаций природного и техногенного</w:t>
            </w:r>
            <w:r w:rsidRPr="008C6033">
              <w:rPr>
                <w:rFonts w:ascii="Times New Roman" w:hAnsi="Times New Roman"/>
                <w:sz w:val="18"/>
                <w:szCs w:val="18"/>
              </w:rPr>
              <w:br/>
              <w:t>характера на территории города Ржева Тверской области"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124B4" w:rsidRPr="008C6033" w:rsidTr="005C03E3">
        <w:trPr>
          <w:trHeight w:val="528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8C6033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sz w:val="18"/>
                <w:szCs w:val="18"/>
              </w:rPr>
              <w:t>З</w:t>
            </w: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адача 1 "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>Повышение готовности органов управления, сил и средств города Ржева Тверской области к защите населения и территорий от чрезвычайн</w:t>
            </w:r>
            <w:r>
              <w:rPr>
                <w:rFonts w:ascii="Times New Roman" w:hAnsi="Times New Roman"/>
                <w:sz w:val="18"/>
                <w:szCs w:val="18"/>
              </w:rPr>
              <w:t>ой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 xml:space="preserve"> ситуаци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 xml:space="preserve"> природного и техногенного характера"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124B4" w:rsidRPr="008C6033" w:rsidTr="005F4068">
        <w:trPr>
          <w:trHeight w:val="767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1 «Обеспеченность Муниципального учреждения «Управления ГОЧС г. Ржева» электроснабжением по 1 категории</w:t>
            </w: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Относительный показатель: П1З1= (КППЛ/КНПЛ)*100%, где П1З1 - показатель 1 задачи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1, КППЛ – количество помещений  подключенных к резервной линии 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, КНПЛ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- количество необходимых  резервных 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линий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МУ "Управление ГОЧС</w:t>
            </w:r>
          </w:p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г. Ржева"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124B4" w:rsidRPr="008C6033" w:rsidTr="005F4068">
        <w:trPr>
          <w:trHeight w:val="1774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2 «</w:t>
            </w:r>
            <w:r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Количество принятых</w:t>
            </w: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 xml:space="preserve"> нормативно-правовых актов муниципального образования города Ржева в области гражданской обороны, защиты населения и территорий от чрезвычайных ситуаций природного и техногенного характера»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МУ "Управление ГОЧС</w:t>
            </w:r>
          </w:p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г. Ржева"</w:t>
            </w: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124B4" w:rsidRPr="008C6033" w:rsidTr="005F4068">
        <w:trPr>
          <w:trHeight w:val="1114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5C03E3" w:rsidRDefault="002124B4" w:rsidP="00D037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C6033">
              <w:rPr>
                <w:rFonts w:ascii="Times New Roman" w:hAnsi="Times New Roman"/>
                <w:sz w:val="18"/>
                <w:szCs w:val="18"/>
              </w:rPr>
              <w:t>З</w:t>
            </w:r>
            <w:r w:rsidRPr="008C6033">
              <w:rPr>
                <w:rFonts w:ascii="Times New Roman" w:hAnsi="Times New Roman"/>
                <w:bCs/>
                <w:sz w:val="18"/>
                <w:szCs w:val="18"/>
              </w:rPr>
              <w:t>адача  2  "</w:t>
            </w:r>
            <w:r w:rsidRPr="008C6033">
              <w:rPr>
                <w:rFonts w:ascii="Times New Roman" w:hAnsi="Times New Roman"/>
                <w:sz w:val="18"/>
                <w:szCs w:val="18"/>
              </w:rPr>
              <w:t>Предупреждение и ликвидация последствий чрезвычайных ситуаций природного и техногенного характера на территории города Ржева Тверской области"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124B4" w:rsidRPr="008C6033" w:rsidTr="005F4068">
        <w:trPr>
          <w:trHeight w:val="589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1 «Число погибших в результате чрезвычайных ситуаций на территории города Ржева Тверской области»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МУ "Управление ГОЧС</w:t>
            </w:r>
          </w:p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г. Ржева"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124B4" w:rsidRPr="008C6033" w:rsidTr="005C03E3">
        <w:trPr>
          <w:trHeight w:val="1065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2 «Число пострадавших в результате чрезвычайных ситуаций на территории города Ржева Тверской области»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МУ "Управление ГОЧС </w:t>
            </w:r>
          </w:p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г. Ржева"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124B4" w:rsidRPr="008C6033" w:rsidTr="005F4068">
        <w:trPr>
          <w:trHeight w:val="1607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Показатель 3 «Количество аварийно-спасательных и других неотложных работ - АСДНР, проведенных силами поисково-спасательного отряда МУ "Управление ГОЧС г. Ржева" на территории города Ржева Тверской области»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124B4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МУ "Управление ГОЧС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2124B4" w:rsidRPr="0076639D" w:rsidRDefault="002124B4" w:rsidP="00D037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6639D">
              <w:rPr>
                <w:rFonts w:ascii="Times New Roman" w:hAnsi="Times New Roman"/>
                <w:sz w:val="18"/>
                <w:szCs w:val="18"/>
                <w:lang w:eastAsia="ru-RU"/>
              </w:rPr>
              <w:t>г. Ржева"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124B4" w:rsidRPr="0076639D" w:rsidRDefault="002124B4" w:rsidP="00D0378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2124B4" w:rsidRPr="0076639D" w:rsidRDefault="002124B4" w:rsidP="0076639D">
      <w:pPr>
        <w:rPr>
          <w:rFonts w:ascii="Times New Roman" w:hAnsi="Times New Roman"/>
          <w:sz w:val="18"/>
          <w:szCs w:val="18"/>
        </w:rPr>
      </w:pPr>
    </w:p>
    <w:sectPr w:rsidR="002124B4" w:rsidRPr="0076639D" w:rsidSect="005C03E3">
      <w:pgSz w:w="11906" w:h="16838"/>
      <w:pgMar w:top="1134" w:right="35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257E"/>
    <w:rsid w:val="00071412"/>
    <w:rsid w:val="00093CB8"/>
    <w:rsid w:val="000B4316"/>
    <w:rsid w:val="000E404B"/>
    <w:rsid w:val="000F2902"/>
    <w:rsid w:val="000F3D2F"/>
    <w:rsid w:val="001040B1"/>
    <w:rsid w:val="00144009"/>
    <w:rsid w:val="001631CA"/>
    <w:rsid w:val="00170FA9"/>
    <w:rsid w:val="001D7F8D"/>
    <w:rsid w:val="001E33F6"/>
    <w:rsid w:val="002020C3"/>
    <w:rsid w:val="00207209"/>
    <w:rsid w:val="002124B4"/>
    <w:rsid w:val="002345BA"/>
    <w:rsid w:val="00276077"/>
    <w:rsid w:val="00294516"/>
    <w:rsid w:val="002A079E"/>
    <w:rsid w:val="002A6E38"/>
    <w:rsid w:val="002C21F8"/>
    <w:rsid w:val="002D432F"/>
    <w:rsid w:val="002E36B7"/>
    <w:rsid w:val="002F5F63"/>
    <w:rsid w:val="00301A1C"/>
    <w:rsid w:val="00327459"/>
    <w:rsid w:val="00345677"/>
    <w:rsid w:val="003506A1"/>
    <w:rsid w:val="00397169"/>
    <w:rsid w:val="003D24C7"/>
    <w:rsid w:val="003E1072"/>
    <w:rsid w:val="00411755"/>
    <w:rsid w:val="00423CB4"/>
    <w:rsid w:val="00454CD5"/>
    <w:rsid w:val="00590FAD"/>
    <w:rsid w:val="005C03E3"/>
    <w:rsid w:val="005C232C"/>
    <w:rsid w:val="005F4068"/>
    <w:rsid w:val="00635C0D"/>
    <w:rsid w:val="0067033F"/>
    <w:rsid w:val="006A000C"/>
    <w:rsid w:val="006B215D"/>
    <w:rsid w:val="006D44D3"/>
    <w:rsid w:val="00712B8E"/>
    <w:rsid w:val="00734B2C"/>
    <w:rsid w:val="0076639D"/>
    <w:rsid w:val="00812D90"/>
    <w:rsid w:val="0083283D"/>
    <w:rsid w:val="00845D73"/>
    <w:rsid w:val="00863F37"/>
    <w:rsid w:val="00865741"/>
    <w:rsid w:val="008C6033"/>
    <w:rsid w:val="008D01E9"/>
    <w:rsid w:val="008D6A57"/>
    <w:rsid w:val="00910527"/>
    <w:rsid w:val="009C2D21"/>
    <w:rsid w:val="00A070DA"/>
    <w:rsid w:val="00A61D8A"/>
    <w:rsid w:val="00A6665D"/>
    <w:rsid w:val="00AB30E6"/>
    <w:rsid w:val="00AF00A2"/>
    <w:rsid w:val="00B45541"/>
    <w:rsid w:val="00B600B4"/>
    <w:rsid w:val="00B608F8"/>
    <w:rsid w:val="00B7257E"/>
    <w:rsid w:val="00BB3559"/>
    <w:rsid w:val="00BC4104"/>
    <w:rsid w:val="00BC78FD"/>
    <w:rsid w:val="00C256BC"/>
    <w:rsid w:val="00C43275"/>
    <w:rsid w:val="00C91399"/>
    <w:rsid w:val="00CD1138"/>
    <w:rsid w:val="00CD422A"/>
    <w:rsid w:val="00CF7105"/>
    <w:rsid w:val="00D0221D"/>
    <w:rsid w:val="00D03784"/>
    <w:rsid w:val="00DE025D"/>
    <w:rsid w:val="00DE7FC8"/>
    <w:rsid w:val="00E36FBC"/>
    <w:rsid w:val="00E73DD7"/>
    <w:rsid w:val="00EA618E"/>
    <w:rsid w:val="00EE6886"/>
    <w:rsid w:val="00F06BD0"/>
    <w:rsid w:val="00F54149"/>
    <w:rsid w:val="00FC4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32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047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7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7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7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7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7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7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7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7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7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7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7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7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7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7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7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7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7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7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167</TotalTime>
  <Pages>5</Pages>
  <Words>2038</Words>
  <Characters>11618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mahinistka</cp:lastModifiedBy>
  <cp:revision>20</cp:revision>
  <cp:lastPrinted>2020-01-27T07:43:00Z</cp:lastPrinted>
  <dcterms:created xsi:type="dcterms:W3CDTF">2016-03-10T18:11:00Z</dcterms:created>
  <dcterms:modified xsi:type="dcterms:W3CDTF">2020-02-05T14:16:00Z</dcterms:modified>
</cp:coreProperties>
</file>